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0FE1" w:rsidRDefault="00540FE1" w:rsidP="00540FE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ROBSON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540FE1" w:rsidRDefault="00540FE1" w:rsidP="00540FE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Gentleman.</w:t>
      </w:r>
    </w:p>
    <w:p w:rsidR="00540FE1" w:rsidRDefault="00540FE1" w:rsidP="00540FE1">
      <w:pPr>
        <w:jc w:val="both"/>
        <w:rPr>
          <w:rFonts w:ascii="Times New Roman" w:hAnsi="Times New Roman" w:cs="Times New Roman"/>
        </w:rPr>
      </w:pPr>
    </w:p>
    <w:p w:rsidR="00540FE1" w:rsidRDefault="00540FE1" w:rsidP="00540FE1">
      <w:pPr>
        <w:jc w:val="both"/>
        <w:rPr>
          <w:rFonts w:ascii="Times New Roman" w:hAnsi="Times New Roman" w:cs="Times New Roman"/>
        </w:rPr>
      </w:pPr>
    </w:p>
    <w:p w:rsidR="00540FE1" w:rsidRDefault="00540FE1" w:rsidP="00540FE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Sir John </w:t>
      </w:r>
      <w:proofErr w:type="spellStart"/>
      <w:r>
        <w:rPr>
          <w:rFonts w:ascii="Times New Roman" w:hAnsi="Times New Roman" w:cs="Times New Roman"/>
        </w:rPr>
        <w:t>Manyngham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:rsidR="00540FE1" w:rsidRDefault="00540FE1" w:rsidP="00540FE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57C4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540FE1" w:rsidRDefault="00540FE1" w:rsidP="00540FE1">
      <w:pPr>
        <w:jc w:val="both"/>
        <w:rPr>
          <w:rFonts w:ascii="Times New Roman" w:hAnsi="Times New Roman" w:cs="Times New Roman"/>
        </w:rPr>
      </w:pPr>
    </w:p>
    <w:p w:rsidR="00540FE1" w:rsidRDefault="00540FE1" w:rsidP="00540FE1">
      <w:pPr>
        <w:jc w:val="both"/>
        <w:rPr>
          <w:rFonts w:ascii="Times New Roman" w:hAnsi="Times New Roman" w:cs="Times New Roman"/>
        </w:rPr>
      </w:pPr>
    </w:p>
    <w:p w:rsidR="00540FE1" w:rsidRDefault="00540FE1" w:rsidP="00540FE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April 2018</w:t>
      </w:r>
    </w:p>
    <w:p w:rsidR="006B2F86" w:rsidRPr="00E71FC3" w:rsidRDefault="00540FE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0FE1" w:rsidRDefault="00540FE1" w:rsidP="00E71FC3">
      <w:r>
        <w:separator/>
      </w:r>
    </w:p>
  </w:endnote>
  <w:endnote w:type="continuationSeparator" w:id="0">
    <w:p w:rsidR="00540FE1" w:rsidRDefault="00540FE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0FE1" w:rsidRDefault="00540FE1" w:rsidP="00E71FC3">
      <w:r>
        <w:separator/>
      </w:r>
    </w:p>
  </w:footnote>
  <w:footnote w:type="continuationSeparator" w:id="0">
    <w:p w:rsidR="00540FE1" w:rsidRDefault="00540FE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FE1"/>
    <w:rsid w:val="001A7C09"/>
    <w:rsid w:val="00540FE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B4E091-019D-432A-B617-59D53F2AF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0FE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40F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2018-04-04T21:26:00Z</dcterms:created>
  <dcterms:modified xsi:type="dcterms:W3CDTF">2018-04-04T21:26:00Z</dcterms:modified>
</cp:coreProperties>
</file>